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945" w14:textId="77777777" w:rsidR="00DF51C1" w:rsidRPr="007F05E6" w:rsidRDefault="00DF51C1" w:rsidP="000F42D3">
      <w:pPr>
        <w:pStyle w:val="Unittitle"/>
      </w:pPr>
      <w:bookmarkStart w:id="0" w:name="_Hlk59531616"/>
      <w:r>
        <w:t>1. Health and safety in construction</w:t>
      </w:r>
    </w:p>
    <w:p w14:paraId="5C572916" w14:textId="77777777" w:rsidR="00DF51C1" w:rsidRPr="00692A45" w:rsidRDefault="00DF51C1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ACOPs wordsearch </w:t>
      </w:r>
      <w:r w:rsidRPr="00692A45">
        <w:t>(</w:t>
      </w:r>
      <w:r>
        <w:t>learner</w:t>
      </w:r>
      <w:r w:rsidRPr="00692A45">
        <w:t>)</w:t>
      </w:r>
    </w:p>
    <w:bookmarkEnd w:id="0"/>
    <w:p w14:paraId="16D015D9" w14:textId="77777777" w:rsidR="00DF51C1" w:rsidRDefault="00DF51C1" w:rsidP="008615EE">
      <w:r>
        <w:t>Find the following words in the word grid below.</w:t>
      </w:r>
    </w:p>
    <w:p w14:paraId="47E2EC0A" w14:textId="77777777" w:rsidR="00DF51C1" w:rsidRDefault="00DF51C1" w:rsidP="008615EE"/>
    <w:p w14:paraId="67861D0A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ACOP</w:t>
      </w:r>
      <w:r>
        <w:t>s</w:t>
      </w:r>
    </w:p>
    <w:p w14:paraId="1F14E792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>
        <w:t>s</w:t>
      </w:r>
      <w:r w:rsidRPr="00DE7BC7">
        <w:t>afety</w:t>
      </w:r>
    </w:p>
    <w:p w14:paraId="000484D7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HSE</w:t>
      </w:r>
    </w:p>
    <w:p w14:paraId="4868D371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Law</w:t>
      </w:r>
    </w:p>
    <w:p w14:paraId="78847DC0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0DD92571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5E7E08BC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HSG</w:t>
      </w:r>
    </w:p>
    <w:p w14:paraId="24220657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INDG</w:t>
      </w:r>
    </w:p>
    <w:p w14:paraId="4859FC9D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Legal</w:t>
      </w:r>
    </w:p>
    <w:p w14:paraId="3F3CF80A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Guidance</w:t>
      </w:r>
    </w:p>
    <w:p w14:paraId="21046BC8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Advice</w:t>
      </w:r>
    </w:p>
    <w:p w14:paraId="41A78A75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53778A30" w14:textId="77777777" w:rsidR="00DF51C1" w:rsidRDefault="00DF51C1" w:rsidP="008615EE"/>
    <w:p w14:paraId="2BFD2B8E" w14:textId="77777777" w:rsidR="00DF51C1" w:rsidRDefault="00DF51C1" w:rsidP="008615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DF51C1" w14:paraId="40102577" w14:textId="77777777" w:rsidTr="0037400A">
        <w:tc>
          <w:tcPr>
            <w:tcW w:w="950" w:type="dxa"/>
            <w:vAlign w:val="center"/>
          </w:tcPr>
          <w:p w14:paraId="2A7CB171" w14:textId="77777777" w:rsidR="00DF51C1" w:rsidRPr="000B46B7" w:rsidRDefault="00DF51C1" w:rsidP="0037400A">
            <w:pPr>
              <w:jc w:val="center"/>
            </w:pPr>
            <w:bookmarkStart w:id="1" w:name="_Hlk58765796"/>
            <w:r w:rsidRPr="000B46B7">
              <w:t>U</w:t>
            </w:r>
          </w:p>
        </w:tc>
        <w:tc>
          <w:tcPr>
            <w:tcW w:w="950" w:type="dxa"/>
            <w:vAlign w:val="center"/>
          </w:tcPr>
          <w:p w14:paraId="0CB00123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57286152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432A7D2D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501100E3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75BE0A1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AC543FF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CCE80BA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792D3968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570042D1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</w:tr>
      <w:bookmarkEnd w:id="1"/>
      <w:tr w:rsidR="00DF51C1" w14:paraId="57745FC4" w14:textId="77777777" w:rsidTr="0037400A">
        <w:tc>
          <w:tcPr>
            <w:tcW w:w="950" w:type="dxa"/>
            <w:vAlign w:val="center"/>
          </w:tcPr>
          <w:p w14:paraId="467A2264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56864033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7759D79D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4CB1A23D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55A9CFE8" w14:textId="77777777" w:rsidR="00DF51C1" w:rsidRPr="000B46B7" w:rsidRDefault="00DF51C1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6E99D7A3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1EF278AF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570C9DC6" w14:textId="77777777" w:rsidR="00DF51C1" w:rsidRPr="000B46B7" w:rsidRDefault="00DF51C1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1A0DAAB8" w14:textId="77777777" w:rsidR="00DF51C1" w:rsidRPr="000B46B7" w:rsidRDefault="00DF51C1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195B1D01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</w:tr>
      <w:tr w:rsidR="00DF51C1" w14:paraId="07E28A78" w14:textId="77777777" w:rsidTr="0037400A">
        <w:tc>
          <w:tcPr>
            <w:tcW w:w="950" w:type="dxa"/>
            <w:vAlign w:val="center"/>
          </w:tcPr>
          <w:p w14:paraId="268AC915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3550ED2B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7CA7497C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38BB0319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7972A308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DE558A7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2286C421" w14:textId="77777777" w:rsidR="00DF51C1" w:rsidRPr="000B46B7" w:rsidRDefault="00DF51C1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271EE814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67BA02AF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6605CEFC" w14:textId="77777777" w:rsidR="00DF51C1" w:rsidRPr="000B46B7" w:rsidRDefault="00DF51C1" w:rsidP="0037400A">
            <w:pPr>
              <w:jc w:val="center"/>
            </w:pPr>
            <w:r w:rsidRPr="000B46B7">
              <w:t>Z</w:t>
            </w:r>
          </w:p>
        </w:tc>
      </w:tr>
      <w:tr w:rsidR="00DF51C1" w14:paraId="31F87F61" w14:textId="77777777" w:rsidTr="0037400A">
        <w:tc>
          <w:tcPr>
            <w:tcW w:w="950" w:type="dxa"/>
            <w:vAlign w:val="center"/>
          </w:tcPr>
          <w:p w14:paraId="18E6C6CF" w14:textId="77777777" w:rsidR="00DF51C1" w:rsidRPr="000B46B7" w:rsidRDefault="00DF51C1" w:rsidP="0037400A">
            <w:pPr>
              <w:jc w:val="center"/>
            </w:pPr>
            <w:bookmarkStart w:id="2" w:name="_Hlk58766649"/>
            <w:bookmarkStart w:id="3" w:name="_Hlk58766159"/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6865A2ED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E2852FD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0C04752D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220FFAD8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5A16EC7C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3C7B3DD8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F00576A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2B267672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7D9AAD55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</w:tr>
      <w:tr w:rsidR="00DF51C1" w14:paraId="422E2896" w14:textId="77777777" w:rsidTr="0037400A">
        <w:tc>
          <w:tcPr>
            <w:tcW w:w="950" w:type="dxa"/>
            <w:vAlign w:val="center"/>
          </w:tcPr>
          <w:p w14:paraId="253B7C7D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0" w:type="dxa"/>
            <w:vAlign w:val="center"/>
          </w:tcPr>
          <w:p w14:paraId="76238F7D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4D44A492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5D6A601C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54F601AA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7CAABB62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3CE39CA2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02FCBA6A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4881387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63620386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</w:tr>
      <w:tr w:rsidR="00DF51C1" w14:paraId="4C16BCDA" w14:textId="77777777" w:rsidTr="0037400A">
        <w:tc>
          <w:tcPr>
            <w:tcW w:w="950" w:type="dxa"/>
            <w:vAlign w:val="center"/>
          </w:tcPr>
          <w:p w14:paraId="7FD7D476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15FEA822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6584DE2A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354BEBD7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CA3773D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66223AB8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4A33A3B2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3A1BD15C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583B8D43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7FA7312E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</w:tr>
      <w:tr w:rsidR="00DF51C1" w14:paraId="4A925202" w14:textId="77777777" w:rsidTr="0037400A">
        <w:tc>
          <w:tcPr>
            <w:tcW w:w="950" w:type="dxa"/>
            <w:vAlign w:val="center"/>
          </w:tcPr>
          <w:p w14:paraId="1F57DCE0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08C14383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7947ACA9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4DB7D8D0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21058280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6B6C214B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E462E50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56B7479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166035C1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03FAE0E5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</w:tr>
      <w:tr w:rsidR="00DF51C1" w14:paraId="415E8960" w14:textId="77777777" w:rsidTr="0037400A">
        <w:tc>
          <w:tcPr>
            <w:tcW w:w="950" w:type="dxa"/>
            <w:vAlign w:val="center"/>
          </w:tcPr>
          <w:p w14:paraId="6A6105FE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272FD75D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7165C873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68C7D06C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493A7C2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3F97A63A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37D0D65D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61BC78B6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66FD089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5A9FD941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</w:tr>
      <w:tr w:rsidR="00DF51C1" w14:paraId="3422F895" w14:textId="77777777" w:rsidTr="0037400A">
        <w:tc>
          <w:tcPr>
            <w:tcW w:w="950" w:type="dxa"/>
            <w:vAlign w:val="center"/>
          </w:tcPr>
          <w:p w14:paraId="62C8FDE4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0" w:type="dxa"/>
            <w:vAlign w:val="center"/>
          </w:tcPr>
          <w:p w14:paraId="53C101BF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2E6CE823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31241D6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0E746E49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23B79B32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55C99B3D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2555757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0F0478D4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99C16C9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</w:tr>
      <w:tr w:rsidR="00DF51C1" w14:paraId="67FDA7BC" w14:textId="77777777" w:rsidTr="0037400A">
        <w:tc>
          <w:tcPr>
            <w:tcW w:w="950" w:type="dxa"/>
            <w:vAlign w:val="center"/>
          </w:tcPr>
          <w:p w14:paraId="3CA7449F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0" w:type="dxa"/>
            <w:vAlign w:val="center"/>
          </w:tcPr>
          <w:p w14:paraId="78004F17" w14:textId="77777777" w:rsidR="00DF51C1" w:rsidRPr="000B46B7" w:rsidRDefault="00DF51C1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3EE72290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4425B5DE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75BEF164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393F912D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6B12AF6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65CA015F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11A389D5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49EB6E92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</w:tr>
      <w:tr w:rsidR="00DF51C1" w14:paraId="67AB7D92" w14:textId="77777777" w:rsidTr="0037400A">
        <w:tc>
          <w:tcPr>
            <w:tcW w:w="950" w:type="dxa"/>
            <w:vAlign w:val="center"/>
          </w:tcPr>
          <w:p w14:paraId="0918C931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0" w:type="dxa"/>
            <w:vAlign w:val="center"/>
          </w:tcPr>
          <w:p w14:paraId="16EB13E0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53663F42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4959A60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4A500EB8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7C518B5F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5F5CB63E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02C856BF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5AB49847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5D42D328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</w:tr>
      <w:tr w:rsidR="00DF51C1" w14:paraId="316BC9E6" w14:textId="77777777" w:rsidTr="0037400A">
        <w:tc>
          <w:tcPr>
            <w:tcW w:w="950" w:type="dxa"/>
            <w:vAlign w:val="center"/>
          </w:tcPr>
          <w:p w14:paraId="38FD344A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64CBC416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782E6B96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27E25367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0A65E47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797B84AF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129E24F0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57FBCC4D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71D979E4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3F260A74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</w:tr>
      <w:tr w:rsidR="00DF51C1" w14:paraId="0A3DB89B" w14:textId="77777777" w:rsidTr="0037400A">
        <w:tc>
          <w:tcPr>
            <w:tcW w:w="950" w:type="dxa"/>
            <w:vAlign w:val="center"/>
          </w:tcPr>
          <w:p w14:paraId="0F2D5A85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0" w:type="dxa"/>
            <w:vAlign w:val="center"/>
          </w:tcPr>
          <w:p w14:paraId="59F64B40" w14:textId="77777777" w:rsidR="00DF51C1" w:rsidRPr="000B46B7" w:rsidRDefault="00DF51C1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58B1B329" w14:textId="77777777" w:rsidR="00DF51C1" w:rsidRPr="000B46B7" w:rsidRDefault="00DF51C1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34330EBA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25C8BF74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21657C5D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4D60D09A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162F9577" w14:textId="77777777" w:rsidR="00DF51C1" w:rsidRPr="000B46B7" w:rsidRDefault="00DF51C1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3A85B0D3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5DD6A24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</w:tr>
      <w:tr w:rsidR="00DF51C1" w14:paraId="69049B65" w14:textId="77777777" w:rsidTr="0037400A">
        <w:tc>
          <w:tcPr>
            <w:tcW w:w="950" w:type="dxa"/>
            <w:vAlign w:val="center"/>
          </w:tcPr>
          <w:p w14:paraId="7CDFB765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2D8B9A86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5FB3D1D5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1085B957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7523F3BA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7F4A1E74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597F39F5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00DF428D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008C6D6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3BC0A848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</w:tr>
      <w:bookmarkEnd w:id="2"/>
      <w:tr w:rsidR="00DF51C1" w14:paraId="64C95876" w14:textId="77777777" w:rsidTr="0037400A">
        <w:tc>
          <w:tcPr>
            <w:tcW w:w="950" w:type="dxa"/>
            <w:vAlign w:val="center"/>
          </w:tcPr>
          <w:p w14:paraId="70CA73EA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21CDCC60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6F2635CB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27EAB26C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71CB8E81" w14:textId="77777777" w:rsidR="00DF51C1" w:rsidRPr="000B46B7" w:rsidRDefault="00DF51C1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2926F0B0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55EC534C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66446FC3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6A806DEB" w14:textId="77777777" w:rsidR="00DF51C1" w:rsidRPr="000B46B7" w:rsidRDefault="00DF51C1" w:rsidP="0037400A">
            <w:pPr>
              <w:jc w:val="center"/>
            </w:pPr>
            <w:r w:rsidRPr="000B46B7">
              <w:t>Z</w:t>
            </w:r>
          </w:p>
        </w:tc>
        <w:tc>
          <w:tcPr>
            <w:tcW w:w="951" w:type="dxa"/>
            <w:vAlign w:val="center"/>
          </w:tcPr>
          <w:p w14:paraId="5C05C7A8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</w:tr>
      <w:tr w:rsidR="00DF51C1" w14:paraId="1FC13981" w14:textId="77777777" w:rsidTr="0037400A">
        <w:tc>
          <w:tcPr>
            <w:tcW w:w="950" w:type="dxa"/>
            <w:vAlign w:val="center"/>
          </w:tcPr>
          <w:p w14:paraId="1B539E4E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0" w:type="dxa"/>
            <w:vAlign w:val="center"/>
          </w:tcPr>
          <w:p w14:paraId="71ECDE57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271A9ECD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434AE73A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2B958439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1FE449E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29B26EF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53167E2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536B0066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4AFB24D7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</w:tr>
    </w:tbl>
    <w:bookmarkEnd w:id="3"/>
    <w:p w14:paraId="4A3BAD7E" w14:textId="77777777" w:rsidR="006E1028" w:rsidRDefault="00AD179E" w:rsidP="00DF51C1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44710" w14:textId="77777777" w:rsidR="00A84639" w:rsidRDefault="00A84639">
      <w:pPr>
        <w:spacing w:before="0" w:after="0"/>
      </w:pPr>
      <w:r>
        <w:separator/>
      </w:r>
    </w:p>
  </w:endnote>
  <w:endnote w:type="continuationSeparator" w:id="0">
    <w:p w14:paraId="6A30E1E9" w14:textId="77777777" w:rsidR="00A84639" w:rsidRDefault="00A846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F7E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6E1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A99DA30" wp14:editId="1B541CF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6BBDE97" w14:textId="5A865EC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858C6" w:rsidRPr="003858C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574EB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9DA3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6BBDE97" w14:textId="5A865EC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858C6" w:rsidRPr="003858C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574EB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4E8B635" wp14:editId="6EA2CD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512A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DAE1D" w14:textId="77777777" w:rsidR="00A84639" w:rsidRDefault="00A84639">
      <w:pPr>
        <w:spacing w:before="0" w:after="0"/>
      </w:pPr>
      <w:r>
        <w:separator/>
      </w:r>
    </w:p>
  </w:footnote>
  <w:footnote w:type="continuationSeparator" w:id="0">
    <w:p w14:paraId="432ACFF2" w14:textId="77777777" w:rsidR="00A84639" w:rsidRDefault="00A846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6D9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6ADB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18C60B" wp14:editId="17729F3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F41F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352C757" wp14:editId="39B61D9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8873C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7C81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763667">
    <w:abstractNumId w:val="4"/>
  </w:num>
  <w:num w:numId="2" w16cid:durableId="872570737">
    <w:abstractNumId w:val="15"/>
  </w:num>
  <w:num w:numId="3" w16cid:durableId="835389153">
    <w:abstractNumId w:val="22"/>
  </w:num>
  <w:num w:numId="4" w16cid:durableId="804354095">
    <w:abstractNumId w:val="17"/>
  </w:num>
  <w:num w:numId="5" w16cid:durableId="1988394710">
    <w:abstractNumId w:val="7"/>
  </w:num>
  <w:num w:numId="6" w16cid:durableId="248084112">
    <w:abstractNumId w:val="16"/>
  </w:num>
  <w:num w:numId="7" w16cid:durableId="598220719">
    <w:abstractNumId w:val="7"/>
  </w:num>
  <w:num w:numId="8" w16cid:durableId="2133281038">
    <w:abstractNumId w:val="1"/>
  </w:num>
  <w:num w:numId="9" w16cid:durableId="1490293497">
    <w:abstractNumId w:val="7"/>
    <w:lvlOverride w:ilvl="0">
      <w:startOverride w:val="1"/>
    </w:lvlOverride>
  </w:num>
  <w:num w:numId="10" w16cid:durableId="426586807">
    <w:abstractNumId w:val="18"/>
  </w:num>
  <w:num w:numId="11" w16cid:durableId="1462378959">
    <w:abstractNumId w:val="14"/>
  </w:num>
  <w:num w:numId="12" w16cid:durableId="1804419042">
    <w:abstractNumId w:val="5"/>
  </w:num>
  <w:num w:numId="13" w16cid:durableId="430862436">
    <w:abstractNumId w:val="12"/>
  </w:num>
  <w:num w:numId="14" w16cid:durableId="1807114715">
    <w:abstractNumId w:val="19"/>
  </w:num>
  <w:num w:numId="15" w16cid:durableId="425657102">
    <w:abstractNumId w:val="10"/>
  </w:num>
  <w:num w:numId="16" w16cid:durableId="374894540">
    <w:abstractNumId w:val="6"/>
  </w:num>
  <w:num w:numId="17" w16cid:durableId="233247997">
    <w:abstractNumId w:val="24"/>
  </w:num>
  <w:num w:numId="18" w16cid:durableId="957294640">
    <w:abstractNumId w:val="25"/>
  </w:num>
  <w:num w:numId="19" w16cid:durableId="468205029">
    <w:abstractNumId w:val="3"/>
  </w:num>
  <w:num w:numId="20" w16cid:durableId="187448245">
    <w:abstractNumId w:val="2"/>
  </w:num>
  <w:num w:numId="21" w16cid:durableId="795829286">
    <w:abstractNumId w:val="8"/>
  </w:num>
  <w:num w:numId="22" w16cid:durableId="1028339244">
    <w:abstractNumId w:val="8"/>
    <w:lvlOverride w:ilvl="0">
      <w:startOverride w:val="1"/>
    </w:lvlOverride>
  </w:num>
  <w:num w:numId="23" w16cid:durableId="13115731">
    <w:abstractNumId w:val="23"/>
  </w:num>
  <w:num w:numId="24" w16cid:durableId="1050687550">
    <w:abstractNumId w:val="8"/>
    <w:lvlOverride w:ilvl="0">
      <w:startOverride w:val="1"/>
    </w:lvlOverride>
  </w:num>
  <w:num w:numId="25" w16cid:durableId="660080203">
    <w:abstractNumId w:val="8"/>
    <w:lvlOverride w:ilvl="0">
      <w:startOverride w:val="1"/>
    </w:lvlOverride>
  </w:num>
  <w:num w:numId="26" w16cid:durableId="2091733432">
    <w:abstractNumId w:val="9"/>
  </w:num>
  <w:num w:numId="27" w16cid:durableId="652176278">
    <w:abstractNumId w:val="20"/>
  </w:num>
  <w:num w:numId="28" w16cid:durableId="1238173083">
    <w:abstractNumId w:val="8"/>
    <w:lvlOverride w:ilvl="0">
      <w:startOverride w:val="1"/>
    </w:lvlOverride>
  </w:num>
  <w:num w:numId="29" w16cid:durableId="1432823918">
    <w:abstractNumId w:val="21"/>
  </w:num>
  <w:num w:numId="30" w16cid:durableId="2078627548">
    <w:abstractNumId w:val="8"/>
  </w:num>
  <w:num w:numId="31" w16cid:durableId="1041713537">
    <w:abstractNumId w:val="8"/>
    <w:lvlOverride w:ilvl="0">
      <w:startOverride w:val="1"/>
    </w:lvlOverride>
  </w:num>
  <w:num w:numId="32" w16cid:durableId="1384252535">
    <w:abstractNumId w:val="8"/>
    <w:lvlOverride w:ilvl="0">
      <w:startOverride w:val="1"/>
    </w:lvlOverride>
  </w:num>
  <w:num w:numId="33" w16cid:durableId="1368529774">
    <w:abstractNumId w:val="0"/>
  </w:num>
  <w:num w:numId="34" w16cid:durableId="1020164620">
    <w:abstractNumId w:val="11"/>
  </w:num>
  <w:num w:numId="35" w16cid:durableId="20562716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1C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858C6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127D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84639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DF51C1"/>
    <w:rsid w:val="00EE71D3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EE7AC9"/>
  <w15:docId w15:val="{C61ED1C2-C132-4C27-B2C8-7D53F909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F51C1"/>
    <w:pPr>
      <w:ind w:left="720"/>
      <w:contextualSpacing/>
    </w:pPr>
  </w:style>
  <w:style w:type="table" w:styleId="TableGrid">
    <w:name w:val="Table Grid"/>
    <w:basedOn w:val="TableNormal"/>
    <w:rsid w:val="00DF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858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06793-F508-4348-95C2-B5AAF7A060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6D86F6-ABDF-40AB-9D05-A0252612B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EFB768-61D2-4931-8330-015FDEC09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95</Words>
  <Characters>470</Characters>
  <Application>Microsoft Office Word</Application>
  <DocSecurity>0</DocSecurity>
  <Lines>17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2021-06-22T10:35:00Z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